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5EC" w:rsidRDefault="00F745EC" w:rsidP="00F7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MARION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F745EC" w:rsidRDefault="00F745EC" w:rsidP="00F74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45EC" w:rsidRDefault="00F745EC" w:rsidP="00F74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45EC" w:rsidRDefault="00F745EC" w:rsidP="00F7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Chelmsford,</w:t>
      </w:r>
    </w:p>
    <w:p w:rsidR="00F745EC" w:rsidRDefault="00F745EC" w:rsidP="00F7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lands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F745EC" w:rsidRDefault="00F745EC" w:rsidP="00F7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24-109)</w:t>
      </w:r>
    </w:p>
    <w:p w:rsidR="00F745EC" w:rsidRDefault="00F745EC" w:rsidP="00F74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45EC" w:rsidRDefault="00F745EC" w:rsidP="00F745E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45EC" w:rsidRDefault="00F745EC" w:rsidP="00F745E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2016</w:t>
      </w:r>
    </w:p>
    <w:p w:rsidR="006B2F86" w:rsidRPr="00F745EC" w:rsidRDefault="00F745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745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5EC" w:rsidRDefault="00F745EC" w:rsidP="00E71FC3">
      <w:pPr>
        <w:spacing w:after="0" w:line="240" w:lineRule="auto"/>
      </w:pPr>
      <w:r>
        <w:separator/>
      </w:r>
    </w:p>
  </w:endnote>
  <w:endnote w:type="continuationSeparator" w:id="0">
    <w:p w:rsidR="00F745EC" w:rsidRDefault="00F745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5EC" w:rsidRDefault="00F745EC" w:rsidP="00E71FC3">
      <w:pPr>
        <w:spacing w:after="0" w:line="240" w:lineRule="auto"/>
      </w:pPr>
      <w:r>
        <w:separator/>
      </w:r>
    </w:p>
  </w:footnote>
  <w:footnote w:type="continuationSeparator" w:id="0">
    <w:p w:rsidR="00F745EC" w:rsidRDefault="00F745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5EC"/>
    <w:rsid w:val="00AB52E8"/>
    <w:rsid w:val="00B16D3F"/>
    <w:rsid w:val="00E71FC3"/>
    <w:rsid w:val="00EF4813"/>
    <w:rsid w:val="00F7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EB7F5"/>
  <w15:chartTrackingRefBased/>
  <w15:docId w15:val="{C1F32A4C-37F5-4D5C-9466-715F2DD34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0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2016-05-28T13:39:00Z</dcterms:created>
  <dcterms:modified xsi:type="dcterms:W3CDTF">2016-05-28T13:39:00Z</dcterms:modified>
</cp:coreProperties>
</file>